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PALMER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of trespass against Thomas Byrd of Great Cole(q.v.).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Roberd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Sibbertoft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Northamptonshire(q.v.).  (ibid.)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Walter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Burgeys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Northampton(q.v.).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(ibid.)</w:t>
      </w: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237DA" w:rsidRDefault="007237DA" w:rsidP="007237D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7237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7DA" w:rsidRDefault="007237DA" w:rsidP="00E71FC3">
      <w:pPr>
        <w:spacing w:after="0" w:line="240" w:lineRule="auto"/>
      </w:pPr>
      <w:r>
        <w:separator/>
      </w:r>
    </w:p>
  </w:endnote>
  <w:endnote w:type="continuationSeparator" w:id="0">
    <w:p w:rsidR="007237DA" w:rsidRDefault="007237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7DA" w:rsidRDefault="007237DA" w:rsidP="00E71FC3">
      <w:pPr>
        <w:spacing w:after="0" w:line="240" w:lineRule="auto"/>
      </w:pPr>
      <w:r>
        <w:separator/>
      </w:r>
    </w:p>
  </w:footnote>
  <w:footnote w:type="continuationSeparator" w:id="0">
    <w:p w:rsidR="007237DA" w:rsidRDefault="007237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7DA"/>
    <w:rsid w:val="007237D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02C91-C776-4D92-979A-27770446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37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2016-05-25T19:35:00Z</dcterms:created>
  <dcterms:modified xsi:type="dcterms:W3CDTF">2016-05-25T19:36:00Z</dcterms:modified>
</cp:coreProperties>
</file>